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6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陕西省机关事业单位复转退役军人证书认定（换发）技术等级汇总表</w:t>
      </w:r>
    </w:p>
    <w:p>
      <w:pPr>
        <w:wordWrap w:val="0"/>
        <w:topLinePunct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填报单位：（盖章）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    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填报时间：</w:t>
      </w:r>
    </w:p>
    <w:tbl>
      <w:tblPr>
        <w:tblStyle w:val="7"/>
        <w:tblW w:w="138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553"/>
        <w:gridCol w:w="961"/>
        <w:gridCol w:w="649"/>
        <w:gridCol w:w="1964"/>
        <w:gridCol w:w="650"/>
        <w:gridCol w:w="1004"/>
        <w:gridCol w:w="959"/>
        <w:gridCol w:w="827"/>
        <w:gridCol w:w="916"/>
        <w:gridCol w:w="1004"/>
        <w:gridCol w:w="1374"/>
        <w:gridCol w:w="960"/>
        <w:gridCol w:w="974"/>
        <w:gridCol w:w="10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2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序号</w:t>
            </w:r>
          </w:p>
        </w:tc>
        <w:tc>
          <w:tcPr>
            <w:tcW w:w="91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姓名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性别</w:t>
            </w:r>
          </w:p>
        </w:tc>
        <w:tc>
          <w:tcPr>
            <w:tcW w:w="186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身份证号码</w:t>
            </w:r>
          </w:p>
        </w:tc>
        <w:tc>
          <w:tcPr>
            <w:tcW w:w="6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学历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参军</w:t>
            </w:r>
            <w:r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  <w:br w:type="textWrapping"/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入伍时间</w:t>
            </w:r>
          </w:p>
        </w:tc>
        <w:tc>
          <w:tcPr>
            <w:tcW w:w="90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退出</w:t>
            </w:r>
            <w:r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  <w:br w:type="textWrapping"/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现役时间</w:t>
            </w:r>
          </w:p>
        </w:tc>
        <w:tc>
          <w:tcPr>
            <w:tcW w:w="2604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已取得技术证书</w:t>
            </w:r>
          </w:p>
        </w:tc>
        <w:tc>
          <w:tcPr>
            <w:tcW w:w="130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工作单位</w:t>
            </w:r>
          </w:p>
        </w:tc>
        <w:tc>
          <w:tcPr>
            <w:tcW w:w="91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证书认定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（换发）</w:t>
            </w:r>
            <w:r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  <w:br w:type="textWrapping"/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等级</w:t>
            </w:r>
          </w:p>
        </w:tc>
        <w:tc>
          <w:tcPr>
            <w:tcW w:w="92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证书认定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（换发）</w:t>
            </w:r>
            <w:r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  <w:br w:type="textWrapping"/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工种</w:t>
            </w:r>
          </w:p>
        </w:tc>
        <w:tc>
          <w:tcPr>
            <w:tcW w:w="104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申报人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24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862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0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8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工种</w:t>
            </w:r>
          </w:p>
        </w:tc>
        <w:tc>
          <w:tcPr>
            <w:tcW w:w="86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技术等级</w:t>
            </w:r>
          </w:p>
        </w:tc>
        <w:tc>
          <w:tcPr>
            <w:tcW w:w="95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取证时间</w:t>
            </w:r>
          </w:p>
        </w:tc>
        <w:tc>
          <w:tcPr>
            <w:tcW w:w="1302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2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86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0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8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6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0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4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2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86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0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8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6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0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4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2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86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0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8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6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0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4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2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86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0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8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6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0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4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2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86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0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8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6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0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4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atLeast"/>
          <w:jc w:val="center"/>
        </w:trPr>
        <w:tc>
          <w:tcPr>
            <w:tcW w:w="524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1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5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86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16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09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84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68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5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30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1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3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4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</w:tbl>
    <w:p>
      <w:pPr>
        <w:wordWrap w:val="0"/>
        <w:topLinePunct/>
        <w:spacing w:line="400" w:lineRule="exact"/>
        <w:jc w:val="left"/>
        <w:rPr>
          <w:rFonts w:ascii="仿宋_GB2312" w:hAnsi="黑体" w:eastAsia="仿宋_GB2312"/>
          <w:color w:val="000000"/>
          <w:sz w:val="24"/>
          <w:szCs w:val="24"/>
        </w:rPr>
      </w:pPr>
      <w:r>
        <w:rPr>
          <w:rFonts w:hint="eastAsia" w:ascii="仿宋_GB2312" w:hAnsi="黑体" w:eastAsia="仿宋_GB2312"/>
          <w:color w:val="000000"/>
          <w:sz w:val="24"/>
          <w:szCs w:val="24"/>
        </w:rPr>
        <w:t>注：此表由工勤人员所在单位工考工作主管人员填报，一式两份。</w:t>
      </w:r>
    </w:p>
    <w:p>
      <w:pPr>
        <w:wordWrap w:val="0"/>
        <w:topLinePunct/>
        <w:spacing w:line="400" w:lineRule="exact"/>
        <w:rPr>
          <w:rFonts w:ascii="仿宋_GB2312" w:eastAsia="仿宋_GB2312"/>
          <w:color w:val="000000"/>
          <w:sz w:val="24"/>
          <w:szCs w:val="24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6838" w:h="11906" w:orient="landscape"/>
          <w:pgMar w:top="1531" w:right="1701" w:bottom="1531" w:left="1985" w:header="851" w:footer="1134" w:gutter="0"/>
          <w:cols w:space="0" w:num="1"/>
          <w:docGrid w:linePitch="312" w:charSpace="0"/>
        </w:sectPr>
      </w:pPr>
      <w:r>
        <w:rPr>
          <w:rFonts w:hint="eastAsia" w:ascii="仿宋_GB2312" w:eastAsia="仿宋_GB2312"/>
          <w:color w:val="000000"/>
          <w:sz w:val="24"/>
          <w:szCs w:val="24"/>
        </w:rPr>
        <w:t>审核：（盖章）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初审：（盖章）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联系人：</w:t>
      </w:r>
      <w:bookmarkStart w:id="0" w:name="_GoBack"/>
      <w:bookmarkEnd w:id="0"/>
    </w:p>
    <w:p>
      <w:pPr>
        <w:wordWrap w:val="0"/>
        <w:topLinePunct/>
        <w:spacing w:line="594" w:lineRule="exact"/>
        <w:rPr>
          <w:color w:val="000000"/>
        </w:rPr>
      </w:pPr>
    </w:p>
    <w:sectPr>
      <w:footerReference r:id="rId8" w:type="default"/>
      <w:headerReference r:id="rId7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22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22</w:t>
    </w:r>
    <w:r>
      <w:rPr>
        <w:rStyle w:val="11"/>
      </w:rPr>
      <w:fldChar w:fldCharType="end"/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1221" w:y="730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22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0A4C"/>
    <w:rsid w:val="000535C8"/>
    <w:rsid w:val="000544EF"/>
    <w:rsid w:val="001830DB"/>
    <w:rsid w:val="001B6F26"/>
    <w:rsid w:val="001F13BA"/>
    <w:rsid w:val="002C1F07"/>
    <w:rsid w:val="002D5A40"/>
    <w:rsid w:val="0030443F"/>
    <w:rsid w:val="003A2395"/>
    <w:rsid w:val="003A48DC"/>
    <w:rsid w:val="003A7CFF"/>
    <w:rsid w:val="00407B89"/>
    <w:rsid w:val="004354A5"/>
    <w:rsid w:val="005718D3"/>
    <w:rsid w:val="005D6579"/>
    <w:rsid w:val="006761D5"/>
    <w:rsid w:val="00681108"/>
    <w:rsid w:val="007114BA"/>
    <w:rsid w:val="00756918"/>
    <w:rsid w:val="007F155C"/>
    <w:rsid w:val="00820051"/>
    <w:rsid w:val="00823B5B"/>
    <w:rsid w:val="00873496"/>
    <w:rsid w:val="008E325E"/>
    <w:rsid w:val="008F2C13"/>
    <w:rsid w:val="00963A99"/>
    <w:rsid w:val="00967BE3"/>
    <w:rsid w:val="009B0D75"/>
    <w:rsid w:val="00A953BF"/>
    <w:rsid w:val="00AC74D8"/>
    <w:rsid w:val="00B02D9F"/>
    <w:rsid w:val="00B33182"/>
    <w:rsid w:val="00B84F03"/>
    <w:rsid w:val="00B9119C"/>
    <w:rsid w:val="00C63FA3"/>
    <w:rsid w:val="00C806C4"/>
    <w:rsid w:val="00CA77C4"/>
    <w:rsid w:val="00D139C8"/>
    <w:rsid w:val="00D33A48"/>
    <w:rsid w:val="00D7503D"/>
    <w:rsid w:val="00D800BF"/>
    <w:rsid w:val="00D825C5"/>
    <w:rsid w:val="00D83846"/>
    <w:rsid w:val="00D90D21"/>
    <w:rsid w:val="00DC3CC8"/>
    <w:rsid w:val="00E6719E"/>
    <w:rsid w:val="00EE3D50"/>
    <w:rsid w:val="00EE412C"/>
    <w:rsid w:val="00F20A4C"/>
    <w:rsid w:val="00F40997"/>
    <w:rsid w:val="00F478AB"/>
    <w:rsid w:val="00FD2A93"/>
    <w:rsid w:val="01D6540D"/>
    <w:rsid w:val="029362DE"/>
    <w:rsid w:val="040C4F35"/>
    <w:rsid w:val="0C356CE2"/>
    <w:rsid w:val="152D44B7"/>
    <w:rsid w:val="170777B8"/>
    <w:rsid w:val="19C1708E"/>
    <w:rsid w:val="19EE1075"/>
    <w:rsid w:val="1A1B66AF"/>
    <w:rsid w:val="1AD155AC"/>
    <w:rsid w:val="278C14C7"/>
    <w:rsid w:val="28C234B8"/>
    <w:rsid w:val="2B9C7978"/>
    <w:rsid w:val="2BF20EB6"/>
    <w:rsid w:val="30CB6F09"/>
    <w:rsid w:val="37956DCF"/>
    <w:rsid w:val="3DBE0027"/>
    <w:rsid w:val="42BF202E"/>
    <w:rsid w:val="49D72183"/>
    <w:rsid w:val="4EE504D0"/>
    <w:rsid w:val="592F27A1"/>
    <w:rsid w:val="5B3E42C5"/>
    <w:rsid w:val="5DE16A3B"/>
    <w:rsid w:val="655B13F2"/>
    <w:rsid w:val="6BB7666C"/>
    <w:rsid w:val="714F21D7"/>
    <w:rsid w:val="7857460E"/>
    <w:rsid w:val="7CDA541C"/>
    <w:rsid w:val="7DE1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9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semiHidden/>
    <w:qFormat/>
    <w:uiPriority w:val="99"/>
    <w:rPr>
      <w:rFonts w:cs="Times New Roman"/>
      <w:color w:val="000000"/>
      <w:u w:val="none"/>
    </w:rPr>
  </w:style>
  <w:style w:type="character" w:customStyle="1" w:styleId="13">
    <w:name w:val="Heading 4 Char"/>
    <w:basedOn w:val="9"/>
    <w:link w:val="2"/>
    <w:semiHidden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14">
    <w:name w:val="Body Text Indent Char"/>
    <w:basedOn w:val="9"/>
    <w:link w:val="3"/>
    <w:semiHidden/>
    <w:qFormat/>
    <w:locked/>
    <w:uiPriority w:val="99"/>
    <w:rPr>
      <w:rFonts w:cs="Times New Roman"/>
    </w:rPr>
  </w:style>
  <w:style w:type="character" w:customStyle="1" w:styleId="15">
    <w:name w:val="Footer Char"/>
    <w:basedOn w:val="9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26</Pages>
  <Words>1773</Words>
  <Characters>10111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2022-05-12T08:25:00Z</dcterms:created>
  <dc:creator>lenovo</dc:creator>
  <cp:lastModifiedBy>谢斌</cp:lastModifiedBy>
  <dcterms:modified xsi:type="dcterms:W3CDTF">2022-05-17T04:08:12Z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