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5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bookmarkStart w:id="0" w:name="_GoBack"/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工人技术等级岗位技师资格考评合格表</w:t>
      </w:r>
    </w:p>
    <w:bookmarkEnd w:id="0"/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767"/>
        <w:gridCol w:w="115"/>
        <w:gridCol w:w="717"/>
        <w:gridCol w:w="815"/>
        <w:gridCol w:w="228"/>
        <w:gridCol w:w="644"/>
        <w:gridCol w:w="124"/>
        <w:gridCol w:w="879"/>
        <w:gridCol w:w="953"/>
        <w:gridCol w:w="625"/>
        <w:gridCol w:w="368"/>
        <w:gridCol w:w="136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49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82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3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考核工种</w:t>
            </w:r>
          </w:p>
        </w:tc>
        <w:tc>
          <w:tcPr>
            <w:tcW w:w="2457" w:type="dxa"/>
            <w:gridSpan w:val="3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restart"/>
            <w:tcBorders>
              <w:top w:val="single" w:color="000000" w:sz="12" w:space="0"/>
            </w:tcBorders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867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考核成绩</w:t>
            </w:r>
          </w:p>
        </w:tc>
        <w:tc>
          <w:tcPr>
            <w:tcW w:w="159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职业道德</w:t>
            </w:r>
          </w:p>
        </w:tc>
        <w:tc>
          <w:tcPr>
            <w:tcW w:w="181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专业理论</w:t>
            </w:r>
          </w:p>
        </w:tc>
        <w:tc>
          <w:tcPr>
            <w:tcW w:w="24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操作技能</w:t>
            </w: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76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考核部门意见</w:t>
            </w: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考核单位（盖章）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249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市人社部门意见</w:t>
            </w: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专业考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评组评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审意见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应到人数</w:t>
            </w:r>
          </w:p>
        </w:tc>
        <w:tc>
          <w:tcPr>
            <w:tcW w:w="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实到人数</w:t>
            </w:r>
          </w:p>
        </w:tc>
        <w:tc>
          <w:tcPr>
            <w:tcW w:w="5997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表决结果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同意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不同意人数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弃权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136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96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负责人签字：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ind w:firstLine="5400" w:firstLineChars="2250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249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核发证书机关意见</w:t>
            </w:r>
          </w:p>
        </w:tc>
        <w:tc>
          <w:tcPr>
            <w:tcW w:w="7596" w:type="dxa"/>
            <w:gridSpan w:val="12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wordWrap w:val="0"/>
        <w:topLinePunct/>
        <w:spacing w:line="594" w:lineRule="exact"/>
        <w:rPr>
          <w:rFonts w:ascii="黑体" w:hAnsi="黑体" w:eastAsia="黑体"/>
          <w:color w:val="000000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701" w:right="1531" w:bottom="1985" w:left="1531" w:header="851" w:footer="1701" w:gutter="0"/>
          <w:cols w:space="425" w:num="1"/>
          <w:docGrid w:type="lines" w:linePitch="312" w:charSpace="0"/>
        </w:sectPr>
      </w:pPr>
    </w:p>
    <w:p>
      <w:pPr>
        <w:wordWrap w:val="0"/>
        <w:topLinePunct/>
        <w:spacing w:line="594" w:lineRule="exact"/>
        <w:rPr>
          <w:color w:val="000000"/>
        </w:rPr>
      </w:pPr>
    </w:p>
    <w:sectPr>
      <w:footerReference r:id="rId8" w:type="default"/>
      <w:headerReference r:id="rId7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20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20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AA35915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2022-05-17T03:29:57Z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