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4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bookmarkStart w:id="0" w:name="_GoBack"/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工人技术等级岗位技师资格考评审批表</w:t>
      </w:r>
    </w:p>
    <w:bookmarkEnd w:id="0"/>
    <w:p>
      <w:pPr>
        <w:topLinePunct/>
        <w:spacing w:beforeLines="30" w:afterLines="30" w:line="400" w:lineRule="exact"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单位：</w:t>
      </w:r>
    </w:p>
    <w:tbl>
      <w:tblPr>
        <w:tblStyle w:val="7"/>
        <w:tblW w:w="8844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977"/>
        <w:gridCol w:w="407"/>
        <w:gridCol w:w="793"/>
        <w:gridCol w:w="867"/>
        <w:gridCol w:w="1381"/>
        <w:gridCol w:w="952"/>
        <w:gridCol w:w="170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761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77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867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52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现岗位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工种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从事本工种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工作年限</w:t>
            </w:r>
          </w:p>
        </w:tc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取得高级工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岗位证书时间</w:t>
            </w:r>
          </w:p>
        </w:tc>
        <w:tc>
          <w:tcPr>
            <w:tcW w:w="233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申报技师工种</w:t>
            </w:r>
          </w:p>
        </w:tc>
        <w:tc>
          <w:tcPr>
            <w:tcW w:w="5377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08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破格晋升、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申报条件</w:t>
            </w:r>
          </w:p>
        </w:tc>
        <w:tc>
          <w:tcPr>
            <w:tcW w:w="708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受奖惩情况</w:t>
            </w:r>
          </w:p>
        </w:tc>
        <w:tc>
          <w:tcPr>
            <w:tcW w:w="708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761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单位填写上年度考核结果和技师资格考评推荐意见</w:t>
            </w:r>
          </w:p>
        </w:tc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上年度考核结果</w:t>
            </w:r>
          </w:p>
        </w:tc>
        <w:tc>
          <w:tcPr>
            <w:tcW w:w="5699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1761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技师资格考评推荐意见</w:t>
            </w:r>
          </w:p>
        </w:tc>
        <w:tc>
          <w:tcPr>
            <w:tcW w:w="5699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1761" w:type="dxa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县（区）人社局或主管单位意见</w:t>
            </w:r>
          </w:p>
        </w:tc>
        <w:tc>
          <w:tcPr>
            <w:tcW w:w="7083" w:type="dxa"/>
            <w:gridSpan w:val="7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>
      <w:pPr>
        <w:wordWrap w:val="0"/>
        <w:topLinePunct/>
        <w:spacing w:line="594" w:lineRule="exact"/>
        <w:rPr>
          <w:color w:val="000000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A4C"/>
    <w:rsid w:val="000535C8"/>
    <w:rsid w:val="000544EF"/>
    <w:rsid w:val="001830DB"/>
    <w:rsid w:val="001B6F26"/>
    <w:rsid w:val="001F13BA"/>
    <w:rsid w:val="002C1F07"/>
    <w:rsid w:val="002D5A40"/>
    <w:rsid w:val="0030443F"/>
    <w:rsid w:val="003A2395"/>
    <w:rsid w:val="003A48DC"/>
    <w:rsid w:val="003A7CFF"/>
    <w:rsid w:val="00407B89"/>
    <w:rsid w:val="004354A5"/>
    <w:rsid w:val="005718D3"/>
    <w:rsid w:val="005D6579"/>
    <w:rsid w:val="006761D5"/>
    <w:rsid w:val="00681108"/>
    <w:rsid w:val="007114BA"/>
    <w:rsid w:val="00756918"/>
    <w:rsid w:val="007F155C"/>
    <w:rsid w:val="00820051"/>
    <w:rsid w:val="00823B5B"/>
    <w:rsid w:val="00873496"/>
    <w:rsid w:val="008E325E"/>
    <w:rsid w:val="008F2C13"/>
    <w:rsid w:val="00963A99"/>
    <w:rsid w:val="00967BE3"/>
    <w:rsid w:val="009B0D75"/>
    <w:rsid w:val="00A953BF"/>
    <w:rsid w:val="00AC74D8"/>
    <w:rsid w:val="00B02D9F"/>
    <w:rsid w:val="00B33182"/>
    <w:rsid w:val="00B84F03"/>
    <w:rsid w:val="00B9119C"/>
    <w:rsid w:val="00C63FA3"/>
    <w:rsid w:val="00C806C4"/>
    <w:rsid w:val="00CA77C4"/>
    <w:rsid w:val="00D139C8"/>
    <w:rsid w:val="00D33A48"/>
    <w:rsid w:val="00D7503D"/>
    <w:rsid w:val="00D800BF"/>
    <w:rsid w:val="00D825C5"/>
    <w:rsid w:val="00D83846"/>
    <w:rsid w:val="00D90D21"/>
    <w:rsid w:val="00DC3CC8"/>
    <w:rsid w:val="00E6719E"/>
    <w:rsid w:val="00EE3D50"/>
    <w:rsid w:val="00EE412C"/>
    <w:rsid w:val="00F20A4C"/>
    <w:rsid w:val="00F40997"/>
    <w:rsid w:val="00F478AB"/>
    <w:rsid w:val="00FD2A93"/>
    <w:rsid w:val="01D6540D"/>
    <w:rsid w:val="029362DE"/>
    <w:rsid w:val="040C4F35"/>
    <w:rsid w:val="0C356CE2"/>
    <w:rsid w:val="152D44B7"/>
    <w:rsid w:val="170777B8"/>
    <w:rsid w:val="19C1708E"/>
    <w:rsid w:val="19EE1075"/>
    <w:rsid w:val="1A1B66AF"/>
    <w:rsid w:val="1AD155AC"/>
    <w:rsid w:val="278C14C7"/>
    <w:rsid w:val="28C234B8"/>
    <w:rsid w:val="2B9C7978"/>
    <w:rsid w:val="2BF20EB6"/>
    <w:rsid w:val="2F5B1D71"/>
    <w:rsid w:val="30CB6F09"/>
    <w:rsid w:val="37956DCF"/>
    <w:rsid w:val="3DBE0027"/>
    <w:rsid w:val="42BF202E"/>
    <w:rsid w:val="49D72183"/>
    <w:rsid w:val="4EE504D0"/>
    <w:rsid w:val="592F27A1"/>
    <w:rsid w:val="5B3E42C5"/>
    <w:rsid w:val="5DE16A3B"/>
    <w:rsid w:val="655B13F2"/>
    <w:rsid w:val="6BB7666C"/>
    <w:rsid w:val="714F21D7"/>
    <w:rsid w:val="7857460E"/>
    <w:rsid w:val="7D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semiHidden/>
    <w:qFormat/>
    <w:uiPriority w:val="99"/>
    <w:rPr>
      <w:rFonts w:cs="Times New Roman"/>
      <w:color w:val="000000"/>
      <w:u w:val="none"/>
    </w:rPr>
  </w:style>
  <w:style w:type="character" w:customStyle="1" w:styleId="13">
    <w:name w:val="Heading 4 Char"/>
    <w:basedOn w:val="9"/>
    <w:link w:val="2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14">
    <w:name w:val="Body Text Indent Char"/>
    <w:basedOn w:val="9"/>
    <w:link w:val="3"/>
    <w:semiHidden/>
    <w:qFormat/>
    <w:locked/>
    <w:uiPriority w:val="99"/>
    <w:rPr>
      <w:rFonts w:cs="Times New Roman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1773</Words>
  <Characters>10111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2022-05-12T08:25:00Z</dcterms:created>
  <dc:creator>lenovo</dc:creator>
  <cp:lastModifiedBy>谢斌</cp:lastModifiedBy>
  <dcterms:modified xsi:type="dcterms:W3CDTF">2022-05-17T03:28:45Z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