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2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</w:t>
      </w:r>
      <w:r>
        <w:rPr>
          <w:rFonts w:ascii="方正小标宋_GBK" w:hAnsi="宋体" w:eastAsia="方正小标宋_GBK"/>
          <w:color w:val="000000"/>
          <w:sz w:val="44"/>
          <w:szCs w:val="44"/>
        </w:rPr>
        <w:br w:type="textWrapping"/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工人技术等级岗位升等级考核审批表</w:t>
      </w:r>
    </w:p>
    <w:p>
      <w:pPr>
        <w:topLinePunct/>
        <w:spacing w:beforeLines="30" w:afterLines="30" w:line="400" w:lineRule="exact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单位：</w:t>
      </w:r>
    </w:p>
    <w:tbl>
      <w:tblPr>
        <w:tblStyle w:val="7"/>
        <w:tblW w:w="8844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025"/>
        <w:gridCol w:w="736"/>
        <w:gridCol w:w="588"/>
        <w:gridCol w:w="736"/>
        <w:gridCol w:w="1280"/>
        <w:gridCol w:w="1220"/>
        <w:gridCol w:w="736"/>
        <w:gridCol w:w="308"/>
        <w:gridCol w:w="121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3" w:hRule="atLeast"/>
          <w:jc w:val="center"/>
        </w:trPr>
        <w:tc>
          <w:tcPr>
            <w:tcW w:w="2025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80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vMerge w:val="restart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6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06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195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5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申报考核工种</w:t>
            </w:r>
          </w:p>
        </w:tc>
        <w:tc>
          <w:tcPr>
            <w:tcW w:w="5296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59" w:hRule="atLeast"/>
          <w:jc w:val="center"/>
        </w:trPr>
        <w:tc>
          <w:tcPr>
            <w:tcW w:w="2025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已考取岗位证书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工种</w:t>
            </w:r>
          </w:p>
        </w:tc>
        <w:tc>
          <w:tcPr>
            <w:tcW w:w="6083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0" w:hRule="atLeast"/>
          <w:jc w:val="center"/>
        </w:trPr>
        <w:tc>
          <w:tcPr>
            <w:tcW w:w="202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技术等级</w:t>
            </w:r>
          </w:p>
        </w:tc>
        <w:tc>
          <w:tcPr>
            <w:tcW w:w="132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岗位证书号码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发证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91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现工种（岗位）</w:t>
            </w:r>
          </w:p>
        </w:tc>
        <w:tc>
          <w:tcPr>
            <w:tcW w:w="334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申报晋升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技术等级</w:t>
            </w:r>
          </w:p>
        </w:tc>
        <w:tc>
          <w:tcPr>
            <w:tcW w:w="225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9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6819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72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破格晋升、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申报条件</w:t>
            </w:r>
          </w:p>
        </w:tc>
        <w:tc>
          <w:tcPr>
            <w:tcW w:w="6819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86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受奖惩情况</w:t>
            </w:r>
          </w:p>
        </w:tc>
        <w:tc>
          <w:tcPr>
            <w:tcW w:w="6819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46" w:hRule="atLeast"/>
          <w:jc w:val="center"/>
        </w:trPr>
        <w:tc>
          <w:tcPr>
            <w:tcW w:w="2025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单位填写上年度考核结果和升等级推荐意见</w:t>
            </w:r>
          </w:p>
        </w:tc>
        <w:tc>
          <w:tcPr>
            <w:tcW w:w="132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上年度考核结果</w:t>
            </w:r>
          </w:p>
        </w:tc>
        <w:tc>
          <w:tcPr>
            <w:tcW w:w="549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97" w:hRule="atLeast"/>
          <w:jc w:val="center"/>
        </w:trPr>
        <w:tc>
          <w:tcPr>
            <w:tcW w:w="202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升等级推荐意见</w:t>
            </w:r>
          </w:p>
        </w:tc>
        <w:tc>
          <w:tcPr>
            <w:tcW w:w="549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03" w:hRule="atLeast"/>
          <w:jc w:val="center"/>
        </w:trPr>
        <w:tc>
          <w:tcPr>
            <w:tcW w:w="2025" w:type="dxa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县（区）人社局或主管单位意见</w:t>
            </w:r>
          </w:p>
        </w:tc>
        <w:tc>
          <w:tcPr>
            <w:tcW w:w="6819" w:type="dxa"/>
            <w:gridSpan w:val="8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>
      <w:pPr>
        <w:wordWrap w:val="0"/>
        <w:topLinePunct/>
        <w:spacing w:line="594" w:lineRule="exact"/>
        <w:rPr>
          <w:color w:val="000000"/>
        </w:rPr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0A4C"/>
    <w:rsid w:val="000535C8"/>
    <w:rsid w:val="000544EF"/>
    <w:rsid w:val="001830DB"/>
    <w:rsid w:val="001B6F26"/>
    <w:rsid w:val="001F13BA"/>
    <w:rsid w:val="002C1F07"/>
    <w:rsid w:val="002D5A40"/>
    <w:rsid w:val="0030443F"/>
    <w:rsid w:val="003A2395"/>
    <w:rsid w:val="003A48DC"/>
    <w:rsid w:val="003A7CFF"/>
    <w:rsid w:val="00407B89"/>
    <w:rsid w:val="004354A5"/>
    <w:rsid w:val="005718D3"/>
    <w:rsid w:val="005D6579"/>
    <w:rsid w:val="006761D5"/>
    <w:rsid w:val="00681108"/>
    <w:rsid w:val="007114BA"/>
    <w:rsid w:val="00756918"/>
    <w:rsid w:val="007F155C"/>
    <w:rsid w:val="00820051"/>
    <w:rsid w:val="00823B5B"/>
    <w:rsid w:val="00873496"/>
    <w:rsid w:val="008E325E"/>
    <w:rsid w:val="008F2C13"/>
    <w:rsid w:val="00963A99"/>
    <w:rsid w:val="00967BE3"/>
    <w:rsid w:val="009B0D75"/>
    <w:rsid w:val="00A953BF"/>
    <w:rsid w:val="00AC74D8"/>
    <w:rsid w:val="00B02D9F"/>
    <w:rsid w:val="00B33182"/>
    <w:rsid w:val="00B84F03"/>
    <w:rsid w:val="00B9119C"/>
    <w:rsid w:val="00C63FA3"/>
    <w:rsid w:val="00C806C4"/>
    <w:rsid w:val="00CA77C4"/>
    <w:rsid w:val="00D139C8"/>
    <w:rsid w:val="00D33A48"/>
    <w:rsid w:val="00D7503D"/>
    <w:rsid w:val="00D800BF"/>
    <w:rsid w:val="00D825C5"/>
    <w:rsid w:val="00D83846"/>
    <w:rsid w:val="00D90D21"/>
    <w:rsid w:val="00DC3CC8"/>
    <w:rsid w:val="00E6719E"/>
    <w:rsid w:val="00EE3D50"/>
    <w:rsid w:val="00EE412C"/>
    <w:rsid w:val="00F20A4C"/>
    <w:rsid w:val="00F40997"/>
    <w:rsid w:val="00F478AB"/>
    <w:rsid w:val="00FD2A93"/>
    <w:rsid w:val="01D6540D"/>
    <w:rsid w:val="029362DE"/>
    <w:rsid w:val="040C4F35"/>
    <w:rsid w:val="0C356CE2"/>
    <w:rsid w:val="152D44B7"/>
    <w:rsid w:val="170777B8"/>
    <w:rsid w:val="19C1708E"/>
    <w:rsid w:val="19EE1075"/>
    <w:rsid w:val="1A1B66AF"/>
    <w:rsid w:val="1AD155AC"/>
    <w:rsid w:val="278C14C7"/>
    <w:rsid w:val="28C234B8"/>
    <w:rsid w:val="2B9C7978"/>
    <w:rsid w:val="2BF20EB6"/>
    <w:rsid w:val="30CB6F09"/>
    <w:rsid w:val="37956DCF"/>
    <w:rsid w:val="3DBE0027"/>
    <w:rsid w:val="404C3ED4"/>
    <w:rsid w:val="42BF202E"/>
    <w:rsid w:val="49D72183"/>
    <w:rsid w:val="4EE504D0"/>
    <w:rsid w:val="592F27A1"/>
    <w:rsid w:val="5B3E42C5"/>
    <w:rsid w:val="5DE16A3B"/>
    <w:rsid w:val="655B13F2"/>
    <w:rsid w:val="6BB7666C"/>
    <w:rsid w:val="714F21D7"/>
    <w:rsid w:val="7857460E"/>
    <w:rsid w:val="7DE1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3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9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semiHidden/>
    <w:qFormat/>
    <w:uiPriority w:val="99"/>
    <w:rPr>
      <w:rFonts w:cs="Times New Roman"/>
      <w:color w:val="000000"/>
      <w:u w:val="none"/>
    </w:rPr>
  </w:style>
  <w:style w:type="character" w:customStyle="1" w:styleId="13">
    <w:name w:val="Heading 4 Char"/>
    <w:basedOn w:val="9"/>
    <w:link w:val="2"/>
    <w:semiHidden/>
    <w:qFormat/>
    <w:locked/>
    <w:uiPriority w:val="99"/>
    <w:rPr>
      <w:rFonts w:ascii="Cambria" w:hAnsi="Cambria" w:eastAsia="宋体" w:cs="Times New Roman"/>
      <w:b/>
      <w:bCs/>
      <w:sz w:val="28"/>
      <w:szCs w:val="28"/>
    </w:rPr>
  </w:style>
  <w:style w:type="character" w:customStyle="1" w:styleId="14">
    <w:name w:val="Body Text Indent Char"/>
    <w:basedOn w:val="9"/>
    <w:link w:val="3"/>
    <w:semiHidden/>
    <w:qFormat/>
    <w:locked/>
    <w:uiPriority w:val="99"/>
    <w:rPr>
      <w:rFonts w:cs="Times New Roman"/>
    </w:rPr>
  </w:style>
  <w:style w:type="character" w:customStyle="1" w:styleId="15">
    <w:name w:val="Footer Char"/>
    <w:basedOn w:val="9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5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26</Pages>
  <Words>1773</Words>
  <Characters>10111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2022-05-12T08:25:00Z</dcterms:created>
  <dc:creator>lenovo</dc:creator>
  <cp:lastModifiedBy>谢斌</cp:lastModifiedBy>
  <dcterms:modified xsi:type="dcterms:W3CDTF">2022-05-17T03:25:15Z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